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0DD79" w14:textId="77777777" w:rsidR="0044265E" w:rsidRDefault="0044265E" w:rsidP="004426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MECHELL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CBD0FE6" w14:textId="77777777" w:rsidR="0044265E" w:rsidRDefault="0044265E" w:rsidP="004426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Millow</w:t>
      </w:r>
      <w:proofErr w:type="spellEnd"/>
      <w:r>
        <w:rPr>
          <w:rFonts w:ascii="Times New Roman" w:hAnsi="Times New Roman" w:cs="Times New Roman"/>
        </w:rPr>
        <w:t xml:space="preserve"> in Dunton, Bedfordshire. Yeoman.</w:t>
      </w:r>
    </w:p>
    <w:p w14:paraId="4C17B316" w14:textId="77777777" w:rsidR="0044265E" w:rsidRDefault="0044265E" w:rsidP="0044265E">
      <w:pPr>
        <w:rPr>
          <w:rFonts w:ascii="Times New Roman" w:hAnsi="Times New Roman" w:cs="Times New Roman"/>
        </w:rPr>
      </w:pPr>
    </w:p>
    <w:p w14:paraId="443E263D" w14:textId="78F80B3C" w:rsidR="0044265E" w:rsidRDefault="0044265E" w:rsidP="0044265E">
      <w:pPr>
        <w:rPr>
          <w:rFonts w:ascii="Times New Roman" w:hAnsi="Times New Roman" w:cs="Times New Roman"/>
        </w:rPr>
      </w:pPr>
    </w:p>
    <w:p w14:paraId="03AC7133" w14:textId="77777777" w:rsidR="003E36E8" w:rsidRDefault="003E36E8" w:rsidP="003E36E8">
      <w:pPr>
        <w:pStyle w:val="NoSpacing"/>
      </w:pPr>
      <w:r>
        <w:tab/>
        <w:t>1483</w:t>
      </w:r>
      <w:r>
        <w:tab/>
        <w:t>John Butler(q.v.) brought a plaint of debt against him.</w:t>
      </w:r>
    </w:p>
    <w:p w14:paraId="5ED3F009" w14:textId="097F6289" w:rsidR="003E36E8" w:rsidRDefault="003E36E8" w:rsidP="003E36E8">
      <w:pPr>
        <w:rPr>
          <w:rFonts w:ascii="Times New Roman" w:hAnsi="Times New Roman" w:cs="Times New Roman"/>
        </w:rPr>
      </w:pPr>
      <w:r>
        <w:tab/>
      </w:r>
      <w: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1F4DC46F" w14:textId="77777777" w:rsidR="0044265E" w:rsidRDefault="0044265E" w:rsidP="004426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Butler(q.v.) brought a plaint of debt against him.</w:t>
      </w:r>
    </w:p>
    <w:p w14:paraId="05759ABD" w14:textId="77777777" w:rsidR="0044265E" w:rsidRDefault="0044265E" w:rsidP="004426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14:paraId="0BBDF1EC" w14:textId="77777777" w:rsidR="0044265E" w:rsidRDefault="0044265E" w:rsidP="0044265E">
      <w:pPr>
        <w:rPr>
          <w:rFonts w:ascii="Times New Roman" w:hAnsi="Times New Roman" w:cs="Times New Roman"/>
        </w:rPr>
      </w:pPr>
    </w:p>
    <w:p w14:paraId="10F69320" w14:textId="77777777" w:rsidR="0044265E" w:rsidRDefault="0044265E" w:rsidP="0044265E">
      <w:pPr>
        <w:rPr>
          <w:rFonts w:ascii="Times New Roman" w:hAnsi="Times New Roman" w:cs="Times New Roman"/>
        </w:rPr>
      </w:pPr>
    </w:p>
    <w:p w14:paraId="5E76E26D" w14:textId="6B8FA5ED" w:rsidR="0044265E" w:rsidRDefault="0044265E" w:rsidP="004426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14:paraId="00DD6858" w14:textId="7DC46D70" w:rsidR="003E36E8" w:rsidRDefault="003E36E8" w:rsidP="004426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April 2020</w:t>
      </w:r>
    </w:p>
    <w:p w14:paraId="11D96B75" w14:textId="77777777" w:rsidR="006B2F86" w:rsidRPr="00E71FC3" w:rsidRDefault="00405525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DD938" w14:textId="77777777" w:rsidR="0044265E" w:rsidRDefault="0044265E" w:rsidP="00E71FC3">
      <w:r>
        <w:separator/>
      </w:r>
    </w:p>
  </w:endnote>
  <w:endnote w:type="continuationSeparator" w:id="0">
    <w:p w14:paraId="24396EAF" w14:textId="77777777" w:rsidR="0044265E" w:rsidRDefault="0044265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E50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C24A5" w14:textId="77777777" w:rsidR="0044265E" w:rsidRDefault="0044265E" w:rsidP="00E71FC3">
      <w:r>
        <w:separator/>
      </w:r>
    </w:p>
  </w:footnote>
  <w:footnote w:type="continuationSeparator" w:id="0">
    <w:p w14:paraId="117166D9" w14:textId="77777777" w:rsidR="0044265E" w:rsidRDefault="0044265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65E"/>
    <w:rsid w:val="001A7C09"/>
    <w:rsid w:val="003E36E8"/>
    <w:rsid w:val="0044265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7FECB"/>
  <w15:chartTrackingRefBased/>
  <w15:docId w15:val="{58A755CC-7A15-4934-8A71-DF2BC8D8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65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2017-05-14T21:03:00Z</dcterms:created>
  <dcterms:modified xsi:type="dcterms:W3CDTF">2020-04-29T08:48:00Z</dcterms:modified>
</cp:coreProperties>
</file>